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281" w:rsidRDefault="00C41281" w:rsidP="00C41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DEGENDON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C41281" w:rsidRDefault="00C41281" w:rsidP="00C41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41281" w:rsidRDefault="00C41281" w:rsidP="00C41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1281" w:rsidRDefault="00C41281" w:rsidP="00C41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1281" w:rsidRDefault="00C41281" w:rsidP="00C41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C41281" w:rsidRDefault="00C41281" w:rsidP="00C4128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C41281" w:rsidRDefault="00C41281" w:rsidP="00C41281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D5B8A" w:rsidRPr="00C41281" w:rsidRDefault="00C41281" w:rsidP="00C41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  <w:bookmarkStart w:id="0" w:name="_GoBack"/>
      <w:bookmarkEnd w:id="0"/>
    </w:p>
    <w:sectPr w:rsidR="00DD5B8A" w:rsidRPr="00C412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281" w:rsidRDefault="00C41281" w:rsidP="00564E3C">
      <w:pPr>
        <w:spacing w:after="0" w:line="240" w:lineRule="auto"/>
      </w:pPr>
      <w:r>
        <w:separator/>
      </w:r>
    </w:p>
  </w:endnote>
  <w:endnote w:type="continuationSeparator" w:id="0">
    <w:p w:rsidR="00C41281" w:rsidRDefault="00C4128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1281">
      <w:rPr>
        <w:rFonts w:ascii="Times New Roman" w:hAnsi="Times New Roman" w:cs="Times New Roman"/>
        <w:noProof/>
        <w:sz w:val="24"/>
        <w:szCs w:val="24"/>
      </w:rPr>
      <w:t>20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281" w:rsidRDefault="00C41281" w:rsidP="00564E3C">
      <w:pPr>
        <w:spacing w:after="0" w:line="240" w:lineRule="auto"/>
      </w:pPr>
      <w:r>
        <w:separator/>
      </w:r>
    </w:p>
  </w:footnote>
  <w:footnote w:type="continuationSeparator" w:id="0">
    <w:p w:rsidR="00C41281" w:rsidRDefault="00C4128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81"/>
    <w:rsid w:val="00372DC6"/>
    <w:rsid w:val="00564E3C"/>
    <w:rsid w:val="0064591D"/>
    <w:rsid w:val="00C4128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21C60"/>
  <w15:chartTrackingRefBased/>
  <w15:docId w15:val="{0F683233-C7E2-4215-9817-B55E266E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2016-02-20T16:48:00Z</dcterms:created>
  <dcterms:modified xsi:type="dcterms:W3CDTF">2016-02-20T16:49:00Z</dcterms:modified>
</cp:coreProperties>
</file>